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54" w:rsidRDefault="00A06354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ENERO 2020</w:t>
      </w:r>
    </w:p>
    <w:p w:rsidR="00A06354" w:rsidRDefault="00A06354">
      <w:pPr>
        <w:widowControl/>
        <w:jc w:val="center"/>
        <w:rPr>
          <w:rStyle w:val="Strong"/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3"/>
        <w:gridCol w:w="1021"/>
        <w:gridCol w:w="1113"/>
        <w:gridCol w:w="1021"/>
      </w:tblGrid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F326EF" w:rsidRDefault="00A06354" w:rsidP="00F66F3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21" w:type="dxa"/>
            <w:vAlign w:val="center"/>
          </w:tcPr>
          <w:p w:rsidR="00A06354" w:rsidRPr="00F326EF" w:rsidRDefault="00A06354" w:rsidP="00F66F3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13" w:type="dxa"/>
            <w:vAlign w:val="center"/>
          </w:tcPr>
          <w:p w:rsidR="00A06354" w:rsidRPr="00F326EF" w:rsidRDefault="00A06354" w:rsidP="00F66F3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21" w:type="dxa"/>
            <w:vAlign w:val="center"/>
          </w:tcPr>
          <w:p w:rsidR="00A06354" w:rsidRPr="00F326EF" w:rsidRDefault="00A06354" w:rsidP="00F66F3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Hlk29284221"/>
            <w:r w:rsidRPr="00A02C62">
              <w:rPr>
                <w:rFonts w:ascii="Arial" w:hAnsi="Arial" w:cs="Arial"/>
                <w:sz w:val="20"/>
                <w:szCs w:val="20"/>
              </w:rPr>
              <w:t>01/01/2020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4,3659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17/01/2020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4,3678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02/01/2020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4,3665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18/01/2020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4,3678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03/01/2020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4,3671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19/01/2020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4,3677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04/01/2020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4,3677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20/01/2020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4,3677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05/01/2020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4,3683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21/01/2020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4,3676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06/01/2020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4,3683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22/01/2020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4,3676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07/01/2020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4,3682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23/01/2020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4,3675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08/01/2020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4,3682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24/01/2020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4,3675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09/01/2020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4,3681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25/01/2020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4,3675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10/01/2020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4,3681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26/01/2020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4,3674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11/01/2020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4,3680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27/01/2020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4,3674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12/01/2020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4,3680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28/01/2020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4,3673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13/01/2020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4,3680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29/01/2020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4,3673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14/01/2020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4,3679</w:t>
            </w:r>
          </w:p>
        </w:tc>
        <w:tc>
          <w:tcPr>
            <w:tcW w:w="1113" w:type="dxa"/>
            <w:tcBorders>
              <w:right w:val="nil"/>
            </w:tcBorders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30/01/2020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4,3672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15/01/2020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4,3679</w:t>
            </w:r>
          </w:p>
        </w:tc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31/01/2020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4,3672</w:t>
            </w:r>
          </w:p>
        </w:tc>
      </w:tr>
      <w:bookmarkEnd w:id="0"/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13" w:type="dxa"/>
            <w:vAlign w:val="center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16/01/2020</w:t>
            </w:r>
          </w:p>
        </w:tc>
        <w:tc>
          <w:tcPr>
            <w:tcW w:w="1021" w:type="dxa"/>
            <w:vAlign w:val="bottom"/>
          </w:tcPr>
          <w:p w:rsidR="00A06354" w:rsidRPr="00A02C62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2C62">
              <w:rPr>
                <w:rFonts w:ascii="Arial" w:hAnsi="Arial" w:cs="Arial"/>
                <w:sz w:val="20"/>
                <w:szCs w:val="20"/>
              </w:rPr>
              <w:t>4,3678</w:t>
            </w:r>
          </w:p>
        </w:tc>
        <w:tc>
          <w:tcPr>
            <w:tcW w:w="1113" w:type="dxa"/>
            <w:tcBorders>
              <w:bottom w:val="nil"/>
              <w:right w:val="nil"/>
            </w:tcBorders>
            <w:vAlign w:val="center"/>
          </w:tcPr>
          <w:p w:rsidR="00A06354" w:rsidRPr="00F24823" w:rsidRDefault="00A06354" w:rsidP="00F66F3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F24823" w:rsidRDefault="00A06354" w:rsidP="00F66F3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966BD3">
      <w:pPr>
        <w:pStyle w:val="BodyText"/>
        <w:widowControl/>
        <w:spacing w:after="0"/>
      </w:pPr>
    </w:p>
    <w:p w:rsidR="00A06354" w:rsidRDefault="00A06354" w:rsidP="00277AA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  <w:r>
        <w:rPr>
          <w:rStyle w:val="Strong"/>
          <w:rFonts w:ascii="Arial" w:hAnsi="Arial" w:cs="Arial"/>
          <w:color w:val="000000"/>
          <w:sz w:val="20"/>
          <w:szCs w:val="20"/>
        </w:rPr>
        <w:t>FEBRERO 2020</w:t>
      </w:r>
    </w:p>
    <w:p w:rsidR="00A06354" w:rsidRPr="00277AA1" w:rsidRDefault="00A06354" w:rsidP="00277AA1">
      <w:pPr>
        <w:widowControl/>
        <w:jc w:val="center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13"/>
        <w:gridCol w:w="1021"/>
        <w:gridCol w:w="1113"/>
        <w:gridCol w:w="1021"/>
      </w:tblGrid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center"/>
          </w:tcPr>
          <w:p w:rsidR="00A06354" w:rsidRPr="00F326EF" w:rsidRDefault="00A06354" w:rsidP="00277AA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21" w:type="dxa"/>
            <w:vAlign w:val="center"/>
          </w:tcPr>
          <w:p w:rsidR="00A06354" w:rsidRPr="00F326EF" w:rsidRDefault="00A06354" w:rsidP="00277AA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13" w:type="dxa"/>
            <w:vAlign w:val="center"/>
          </w:tcPr>
          <w:p w:rsidR="00A06354" w:rsidRPr="00F326EF" w:rsidRDefault="00A06354" w:rsidP="00277AA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21" w:type="dxa"/>
            <w:vAlign w:val="center"/>
          </w:tcPr>
          <w:p w:rsidR="00A06354" w:rsidRPr="00F326EF" w:rsidRDefault="00A06354" w:rsidP="00277AA1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01/02/2020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4,3672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16/02/2020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4,4014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02/02/2020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4,3671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17/02/2020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4,4045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03/02/2020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4,3671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18/02/2020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4,4077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04/02/2020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4,3670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19/02/2020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4,4108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05/02/2020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4,3670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20/02/2020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4,4140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06/02/2020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4,3701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21/02/2020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4,4171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07/02/2020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4,3732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22/02/2020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4,4203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08/02/2020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4,3764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23/02/2020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4,4234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09/02/2020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4,3795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24/02/2020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4,4266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10/02/2020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4,3826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25/02/2020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4,4297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11/02/2020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4,3857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26/02/2020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4,4329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12/02/2020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4,3889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27/02/2020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4,4361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13/02/2020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4,3920</w:t>
            </w:r>
          </w:p>
        </w:tc>
        <w:tc>
          <w:tcPr>
            <w:tcW w:w="1113" w:type="dxa"/>
            <w:tcBorders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28/02/2020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4,4392</w:t>
            </w:r>
          </w:p>
        </w:tc>
      </w:tr>
      <w:tr w:rsidR="00A06354" w:rsidRPr="00F326EF" w:rsidTr="003565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14/02/2020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4,3951</w:t>
            </w:r>
          </w:p>
        </w:tc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29/02/2020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4,4424</w:t>
            </w:r>
          </w:p>
        </w:tc>
      </w:tr>
      <w:tr w:rsidR="00A06354" w:rsidRPr="00F326EF" w:rsidTr="00CA49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1"/>
        </w:trPr>
        <w:tc>
          <w:tcPr>
            <w:tcW w:w="1113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15/02/2020</w:t>
            </w:r>
          </w:p>
        </w:tc>
        <w:tc>
          <w:tcPr>
            <w:tcW w:w="1021" w:type="dxa"/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6AF8">
              <w:rPr>
                <w:rFonts w:ascii="Arial" w:hAnsi="Arial" w:cs="Arial"/>
                <w:sz w:val="20"/>
                <w:szCs w:val="20"/>
              </w:rPr>
              <w:t>4,3983</w:t>
            </w:r>
          </w:p>
        </w:tc>
        <w:tc>
          <w:tcPr>
            <w:tcW w:w="1113" w:type="dxa"/>
            <w:tcBorders>
              <w:bottom w:val="nil"/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DD6AF8" w:rsidRDefault="00A06354" w:rsidP="00277A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966BD3">
      <w:pPr>
        <w:pStyle w:val="BodyText"/>
        <w:widowControl/>
        <w:spacing w:after="0"/>
        <w:rPr>
          <w:rFonts w:ascii="Arial" w:hAnsi="Arial" w:cs="Arial"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46519C">
        <w:rPr>
          <w:rFonts w:ascii="Arial" w:hAnsi="Arial" w:cs="Arial"/>
          <w:b/>
          <w:bCs/>
          <w:sz w:val="20"/>
          <w:szCs w:val="20"/>
        </w:rPr>
        <w:t>MARZO 2020</w:t>
      </w: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140"/>
        <w:gridCol w:w="1140"/>
        <w:gridCol w:w="905"/>
      </w:tblGrid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center"/>
          </w:tcPr>
          <w:p w:rsidR="00A06354" w:rsidRPr="00F326EF" w:rsidRDefault="00A06354" w:rsidP="0046519C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40" w:type="dxa"/>
            <w:vAlign w:val="center"/>
          </w:tcPr>
          <w:p w:rsidR="00A06354" w:rsidRPr="00F326EF" w:rsidRDefault="00A06354" w:rsidP="0046519C">
            <w:pPr>
              <w:spacing w:line="200" w:lineRule="exact"/>
              <w:ind w:right="57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40" w:type="dxa"/>
            <w:vAlign w:val="center"/>
          </w:tcPr>
          <w:p w:rsidR="00A06354" w:rsidRPr="00F326EF" w:rsidRDefault="00A06354" w:rsidP="0046519C">
            <w:pPr>
              <w:spacing w:line="200" w:lineRule="exact"/>
              <w:ind w:right="57" w:firstLine="5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905" w:type="dxa"/>
            <w:vAlign w:val="center"/>
          </w:tcPr>
          <w:p w:rsidR="00A06354" w:rsidRPr="00F326EF" w:rsidRDefault="00A06354" w:rsidP="0046519C">
            <w:pPr>
              <w:spacing w:line="200" w:lineRule="exact"/>
              <w:ind w:right="57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01/03/2020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4,4456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17/03/2020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4,4688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02/03/2020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4,4487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18/03/2020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4,4697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03/03/2020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4,4519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19/03/2020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4,4706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04/03/2020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4,4551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20/03/2020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4,4714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05/03/2020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4,4583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21/03/2020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4,4723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06/03/2020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4,4592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22/03/2020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4,4732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07/03/2020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4,4600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23/03/2020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4,4741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08/03/2020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4,4609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24/03/2020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4,4749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09/03/2020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4,4618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25/03/2020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4,4758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10/03/2020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4,4627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26/03/2020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4,4767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11/03/2020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4,4636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27/03/2020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4,4776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12/03/2020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4,4644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28/03/2020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4,4785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13/03/2020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4,4653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29/03/2020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4,4793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14/03/2020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4,4662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30/03/2020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4,4802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15/03/2020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4,4671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31/03/2020</w:t>
            </w:r>
          </w:p>
        </w:tc>
        <w:tc>
          <w:tcPr>
            <w:tcW w:w="905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4,4811</w:t>
            </w:r>
          </w:p>
        </w:tc>
      </w:tr>
      <w:tr w:rsidR="00A06354" w:rsidRPr="00F326EF" w:rsidTr="004651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16/03/2020</w:t>
            </w:r>
          </w:p>
        </w:tc>
        <w:tc>
          <w:tcPr>
            <w:tcW w:w="1140" w:type="dxa"/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D38">
              <w:rPr>
                <w:rFonts w:ascii="Arial" w:hAnsi="Arial" w:cs="Arial"/>
                <w:sz w:val="20"/>
                <w:szCs w:val="20"/>
              </w:rPr>
              <w:t>4,4679</w:t>
            </w:r>
          </w:p>
        </w:tc>
        <w:tc>
          <w:tcPr>
            <w:tcW w:w="1140" w:type="dxa"/>
            <w:tcBorders>
              <w:bottom w:val="nil"/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5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655D38" w:rsidRDefault="00A06354" w:rsidP="004651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ABRIL 2020</w:t>
      </w: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080"/>
        <w:gridCol w:w="1080"/>
        <w:gridCol w:w="1080"/>
      </w:tblGrid>
      <w:tr w:rsidR="00A06354" w:rsidRPr="00F326EF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center"/>
          </w:tcPr>
          <w:p w:rsidR="00A06354" w:rsidRPr="00F326EF" w:rsidRDefault="00A06354" w:rsidP="00483F1C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80" w:type="dxa"/>
            <w:vAlign w:val="center"/>
          </w:tcPr>
          <w:p w:rsidR="00A06354" w:rsidRPr="00F326EF" w:rsidRDefault="00A06354" w:rsidP="00483F1C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080" w:type="dxa"/>
            <w:vAlign w:val="center"/>
          </w:tcPr>
          <w:p w:rsidR="00A06354" w:rsidRPr="00F326EF" w:rsidRDefault="00A06354" w:rsidP="00483F1C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80" w:type="dxa"/>
            <w:vAlign w:val="center"/>
          </w:tcPr>
          <w:p w:rsidR="00A06354" w:rsidRPr="00F326EF" w:rsidRDefault="00A06354" w:rsidP="00483F1C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01/04/2020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4,4820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16/04/2020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4,5073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02/04/2020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4,4829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17/04/2020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4,5093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03/04/2020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4,4837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18/04/2020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4,5113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04/04/2020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4,4846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19/04/2020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4,5132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05/04/2020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4,4855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20/04/2020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4,5152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06/04/2020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4,4875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21/04/2020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4,5172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07/04/2020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4,4895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22/04/2020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4,5192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08/04/2020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4,4914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23/04/2020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4,5212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09/04/2020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4,4934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24/04/2020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4,5232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10/04/2020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4,4954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25/04/2020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4,5252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11/04/2020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4,4974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26/04/2020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4,5272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12/04/2020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4,4993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27/04/2020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4,5292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13/04/2020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4,5013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28/04/2020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4,5312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14/04/2020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4,5033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29/04/2020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4,5332</w:t>
            </w:r>
          </w:p>
        </w:tc>
      </w:tr>
      <w:tr w:rsidR="00A06354" w:rsidRPr="00C41F49" w:rsidTr="00483F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8"/>
        </w:trPr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15/04/2020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4,5053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30/04/2020</w:t>
            </w:r>
          </w:p>
        </w:tc>
        <w:tc>
          <w:tcPr>
            <w:tcW w:w="1080" w:type="dxa"/>
            <w:vAlign w:val="bottom"/>
          </w:tcPr>
          <w:p w:rsidR="00A06354" w:rsidRPr="00C41F49" w:rsidRDefault="00A06354" w:rsidP="00483F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1F49">
              <w:rPr>
                <w:rFonts w:ascii="Arial" w:hAnsi="Arial" w:cs="Arial"/>
                <w:sz w:val="20"/>
                <w:szCs w:val="20"/>
              </w:rPr>
              <w:t>4,5352</w:t>
            </w:r>
          </w:p>
        </w:tc>
      </w:tr>
    </w:tbl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MAYO 2020</w:t>
      </w: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080"/>
        <w:gridCol w:w="1080"/>
        <w:gridCol w:w="1080"/>
      </w:tblGrid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center"/>
          </w:tcPr>
          <w:p w:rsidR="00A06354" w:rsidRPr="00F326EF" w:rsidRDefault="00A06354" w:rsidP="008B5AA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80" w:type="dxa"/>
            <w:vAlign w:val="center"/>
          </w:tcPr>
          <w:p w:rsidR="00A06354" w:rsidRPr="00F326EF" w:rsidRDefault="00A06354" w:rsidP="008B5AA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080" w:type="dxa"/>
            <w:vAlign w:val="center"/>
          </w:tcPr>
          <w:p w:rsidR="00A06354" w:rsidRPr="00F326EF" w:rsidRDefault="00A06354" w:rsidP="008B5AA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080" w:type="dxa"/>
            <w:vAlign w:val="center"/>
          </w:tcPr>
          <w:p w:rsidR="00A06354" w:rsidRPr="00F326EF" w:rsidRDefault="00A06354" w:rsidP="008B5AAA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36817316"/>
            <w:r w:rsidRPr="009A5174">
              <w:rPr>
                <w:rFonts w:ascii="Arial" w:hAnsi="Arial" w:cs="Arial"/>
                <w:sz w:val="20"/>
                <w:szCs w:val="20"/>
              </w:rPr>
              <w:t>01/05/2020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4,5372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16/05/2020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4,5773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02/05/2020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4,5392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17/05/2020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4,5802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03/05/2020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4,5412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18/05/2020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4,5831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04/05/2020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4,5432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19/05/2020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4,5860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05/05/2020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4,5452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20/05/2020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4,5890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06/05/2020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4,5481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21/05/2020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4,5919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07/05/2020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4,5510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22/05/2020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4,5948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08/05/2020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4,5539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23/05/2020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4,5978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09/05/2020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4,5568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24/05/2020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4,6007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10/05/2020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4,5597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25/05/2020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4,6036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11/05/2020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4,5627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26/05/2020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4,6066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12/05/2020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4,5656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27/05/2020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4,6095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13/05/2020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4,5685</w:t>
            </w:r>
          </w:p>
        </w:tc>
        <w:tc>
          <w:tcPr>
            <w:tcW w:w="1080" w:type="dxa"/>
            <w:tcBorders>
              <w:right w:val="nil"/>
            </w:tcBorders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28/05/2020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4,6125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14/05/2020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4,5714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29/05/2020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4,6154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15/05/2020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4,5743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30/05/2020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4,6184</w:t>
            </w:r>
          </w:p>
        </w:tc>
      </w:tr>
      <w:tr w:rsidR="00A06354" w:rsidRPr="00F326EF" w:rsidTr="008B5A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655D38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vAlign w:val="bottom"/>
          </w:tcPr>
          <w:p w:rsidR="00A06354" w:rsidRPr="00655D38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31/05/2020</w:t>
            </w:r>
          </w:p>
        </w:tc>
        <w:tc>
          <w:tcPr>
            <w:tcW w:w="1080" w:type="dxa"/>
            <w:vAlign w:val="bottom"/>
          </w:tcPr>
          <w:p w:rsidR="00A06354" w:rsidRPr="009A5174" w:rsidRDefault="00A06354" w:rsidP="008B5A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A5174">
              <w:rPr>
                <w:rFonts w:ascii="Arial" w:hAnsi="Arial" w:cs="Arial"/>
                <w:sz w:val="20"/>
                <w:szCs w:val="20"/>
              </w:rPr>
              <w:t>4,6213</w:t>
            </w:r>
          </w:p>
        </w:tc>
      </w:tr>
      <w:bookmarkEnd w:id="1"/>
    </w:tbl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JUNIO 2020</w:t>
      </w:r>
    </w:p>
    <w:p w:rsidR="00A06354" w:rsidRDefault="00A06354" w:rsidP="0046519C">
      <w:pPr>
        <w:pStyle w:val="BodyText"/>
        <w:widowControl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1120"/>
        <w:gridCol w:w="1120"/>
        <w:gridCol w:w="1120"/>
      </w:tblGrid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center"/>
          </w:tcPr>
          <w:p w:rsidR="00A06354" w:rsidRPr="00F326EF" w:rsidRDefault="00A06354" w:rsidP="00D528D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20" w:type="dxa"/>
            <w:vAlign w:val="center"/>
          </w:tcPr>
          <w:p w:rsidR="00A06354" w:rsidRPr="00F326EF" w:rsidRDefault="00A06354" w:rsidP="00D528D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20" w:type="dxa"/>
            <w:vAlign w:val="center"/>
          </w:tcPr>
          <w:p w:rsidR="00A06354" w:rsidRPr="00F326EF" w:rsidRDefault="00A06354" w:rsidP="00D528D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20" w:type="dxa"/>
            <w:vAlign w:val="center"/>
          </w:tcPr>
          <w:p w:rsidR="00A06354" w:rsidRPr="00F326EF" w:rsidRDefault="00A06354" w:rsidP="00D528D5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01/06/2020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4,6243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16/06/2020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4,6458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02/06/2020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4,6272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17/06/2020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4,6467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03/06/2020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4,6302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18/06/2020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4,6475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04/06/2020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4,6331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19/06/2020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4,6484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05/06/2020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4,6361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20/06/2020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4,6493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06/06/2020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4,6370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21/06/2020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4,6502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07/06/2020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4,6379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22/06/2020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4,6511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08/06/2020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4,6387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23/06/2020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4,6519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09/06/2020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4,6396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24/06/2020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4,6528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10/06/2020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4,6405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25/06/2020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4,6537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11/06/2020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4,6414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26/06/2020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4,6546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12/06/2020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4,6423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27/06/2020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4,6555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13/06/2020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4,6431</w:t>
            </w:r>
          </w:p>
        </w:tc>
        <w:tc>
          <w:tcPr>
            <w:tcW w:w="1120" w:type="dxa"/>
            <w:tcBorders>
              <w:right w:val="nil"/>
            </w:tcBorders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28/06/2020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4,6563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14/06/2020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4,6440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29/06/2020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4,6572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15/06/2020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4,6449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30/06/2020</w:t>
            </w:r>
          </w:p>
        </w:tc>
        <w:tc>
          <w:tcPr>
            <w:tcW w:w="1120" w:type="dxa"/>
            <w:vAlign w:val="bottom"/>
          </w:tcPr>
          <w:p w:rsidR="00A06354" w:rsidRPr="006547A5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47A5">
              <w:rPr>
                <w:rFonts w:ascii="Arial" w:hAnsi="Arial" w:cs="Arial"/>
                <w:sz w:val="20"/>
                <w:szCs w:val="20"/>
              </w:rPr>
              <w:t>4,6581</w:t>
            </w:r>
          </w:p>
        </w:tc>
      </w:tr>
      <w:tr w:rsidR="00A06354" w:rsidRPr="00F326EF" w:rsidTr="00D52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655D38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655D38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9A5174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9A5174" w:rsidRDefault="00A06354" w:rsidP="00D528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JULIO 2020</w:t>
      </w:r>
    </w:p>
    <w:p w:rsidR="00A06354" w:rsidRDefault="00A06354" w:rsidP="00D528D5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140"/>
        <w:gridCol w:w="1140"/>
        <w:gridCol w:w="1140"/>
      </w:tblGrid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center"/>
          </w:tcPr>
          <w:p w:rsidR="00A06354" w:rsidRPr="00F326EF" w:rsidRDefault="00A06354" w:rsidP="00A563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40" w:type="dxa"/>
            <w:vAlign w:val="center"/>
          </w:tcPr>
          <w:p w:rsidR="00A06354" w:rsidRPr="00F326EF" w:rsidRDefault="00A06354" w:rsidP="00A563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40" w:type="dxa"/>
            <w:vAlign w:val="center"/>
          </w:tcPr>
          <w:p w:rsidR="00A06354" w:rsidRPr="00F326EF" w:rsidRDefault="00A06354" w:rsidP="00A563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40" w:type="dxa"/>
            <w:vAlign w:val="center"/>
          </w:tcPr>
          <w:p w:rsidR="00A06354" w:rsidRPr="00F326EF" w:rsidRDefault="00A06354" w:rsidP="00A56372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01/07/2020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4,6590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16/07/2020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4,6628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02/07/2020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4,6599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17/07/2020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4,6629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03/07/2020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4,6608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18/07/2020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4,6629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04/07/2020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4,6616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19/07/2020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4,6629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05/07/2020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4,6625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20/07/2020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4,6630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06/07/2020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4,6625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21/07/2020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4,6630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07/07/2020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4,6626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22/07/2020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4,6630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08/07/2020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4,6626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23/07/2020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4,6630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09/07/2020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4,6626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24/07/2020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4,6631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10/07/2020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4,6627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25/07/2020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4,6631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11/07/2020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4,6627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26/07/2020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4,6631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12/07/2020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4,6627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27/07/2020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4,6632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13/07/2020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4,6627</w:t>
            </w:r>
          </w:p>
        </w:tc>
        <w:tc>
          <w:tcPr>
            <w:tcW w:w="1140" w:type="dxa"/>
            <w:tcBorders>
              <w:right w:val="nil"/>
            </w:tcBorders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28/07/2020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4,6632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14/07/2020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4,6628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29/07/2020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4,6632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15/07/2020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4,6628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30/07/2020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4,6633</w:t>
            </w:r>
          </w:p>
        </w:tc>
      </w:tr>
      <w:tr w:rsidR="00A06354" w:rsidRPr="00F326EF" w:rsidTr="00A56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4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655D38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nil"/>
              <w:bottom w:val="nil"/>
            </w:tcBorders>
            <w:vAlign w:val="bottom"/>
          </w:tcPr>
          <w:p w:rsidR="00A06354" w:rsidRPr="00655D38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31/07/2020</w:t>
            </w:r>
          </w:p>
        </w:tc>
        <w:tc>
          <w:tcPr>
            <w:tcW w:w="1140" w:type="dxa"/>
            <w:vAlign w:val="bottom"/>
          </w:tcPr>
          <w:p w:rsidR="00A06354" w:rsidRPr="008B3DB3" w:rsidRDefault="00A06354" w:rsidP="00A563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B3DB3">
              <w:rPr>
                <w:rFonts w:ascii="Arial" w:hAnsi="Arial" w:cs="Arial"/>
                <w:sz w:val="20"/>
                <w:szCs w:val="20"/>
              </w:rPr>
              <w:t>4,6633</w:t>
            </w:r>
          </w:p>
        </w:tc>
      </w:tr>
    </w:tbl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9138FE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9138FE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9138FE">
      <w:pPr>
        <w:pStyle w:val="BodyText"/>
        <w:widowControl/>
        <w:tabs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AGOSTO 2020</w:t>
      </w: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80"/>
        <w:gridCol w:w="1180"/>
        <w:gridCol w:w="1180"/>
        <w:gridCol w:w="1180"/>
      </w:tblGrid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center"/>
          </w:tcPr>
          <w:p w:rsidR="00A06354" w:rsidRPr="00F326EF" w:rsidRDefault="00A06354" w:rsidP="009138F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A06354" w:rsidRPr="00F326EF" w:rsidRDefault="00A06354" w:rsidP="009138F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180" w:type="dxa"/>
            <w:vAlign w:val="center"/>
          </w:tcPr>
          <w:p w:rsidR="00A06354" w:rsidRPr="00F326EF" w:rsidRDefault="00A06354" w:rsidP="009138F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180" w:type="dxa"/>
            <w:vAlign w:val="center"/>
          </w:tcPr>
          <w:p w:rsidR="00A06354" w:rsidRPr="00F326EF" w:rsidRDefault="00A06354" w:rsidP="009138FE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01/08/2020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4,6633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16/08/2020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4,6725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02/08/2020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4,6633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17/08/2020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4,6733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03/08/2020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4,6634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18/08/2020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4,6741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04/08/2020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4,6634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19/08/2020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4,6750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05/08/2020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4,6634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20/08/2020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4,6758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06/08/2020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4,6642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21/08/2020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4,6766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07/08/2020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4,6651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22/08/2020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4,6774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08/08/2020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4,6659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23/08/2020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4,6783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09/08/2020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4,6667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24/08/2020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4,6791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10/08/2020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4,6675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25/08/2020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4,6799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11/08/2020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4,6684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26/08/2020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4,6808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12/08/2020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4,6692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27/08/2020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4,6816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13/08/2020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4,6700</w:t>
            </w:r>
          </w:p>
        </w:tc>
        <w:tc>
          <w:tcPr>
            <w:tcW w:w="1180" w:type="dxa"/>
            <w:tcBorders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28/08/2020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4,6824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14/08/2020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4,6708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29/08/2020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4,6832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15/08/2020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4,6717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30/08/2020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4,6841</w:t>
            </w:r>
          </w:p>
        </w:tc>
      </w:tr>
      <w:tr w:rsidR="00A06354" w:rsidRPr="00F326EF" w:rsidTr="009138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18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left w:val="nil"/>
              <w:bottom w:val="nil"/>
            </w:tcBorders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31/08/2020</w:t>
            </w:r>
          </w:p>
        </w:tc>
        <w:tc>
          <w:tcPr>
            <w:tcW w:w="1180" w:type="dxa"/>
            <w:vAlign w:val="bottom"/>
          </w:tcPr>
          <w:p w:rsidR="00A06354" w:rsidRPr="007B07D9" w:rsidRDefault="00A06354" w:rsidP="009138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07D9">
              <w:rPr>
                <w:rFonts w:ascii="Arial" w:hAnsi="Arial" w:cs="Arial"/>
                <w:sz w:val="20"/>
                <w:szCs w:val="20"/>
              </w:rPr>
              <w:t>4,6849</w:t>
            </w:r>
          </w:p>
        </w:tc>
      </w:tr>
    </w:tbl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E35FAD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E35FAD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E35FAD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E35FAD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SETIEMBRE 2020</w:t>
      </w: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8"/>
        <w:gridCol w:w="1208"/>
        <w:gridCol w:w="1208"/>
        <w:gridCol w:w="1208"/>
      </w:tblGrid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center"/>
          </w:tcPr>
          <w:p w:rsidR="00A06354" w:rsidRPr="00F326EF" w:rsidRDefault="00A06354" w:rsidP="00E35FA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8" w:type="dxa"/>
            <w:vAlign w:val="center"/>
          </w:tcPr>
          <w:p w:rsidR="00A06354" w:rsidRPr="00F326EF" w:rsidRDefault="00A06354" w:rsidP="00E35FA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208" w:type="dxa"/>
            <w:vAlign w:val="center"/>
          </w:tcPr>
          <w:p w:rsidR="00A06354" w:rsidRPr="00F326EF" w:rsidRDefault="00A06354" w:rsidP="00E35FA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8" w:type="dxa"/>
            <w:vAlign w:val="center"/>
          </w:tcPr>
          <w:p w:rsidR="00A06354" w:rsidRPr="00F326EF" w:rsidRDefault="00A06354" w:rsidP="00E35FAD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01/09/2020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4,6857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16/09/2020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4,6988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02/09/2020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4,6866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17/09/2020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4,6997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03/09/2020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4,6874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18/09/2020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4,7006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04/09/2020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4,6882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19/09/2020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4,7015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05/09/2020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4,6890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20/09/2020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4,7023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06/09/2020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4,6899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21/09/2020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4,7032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07/09/2020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4,6908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22/09/2020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4,7041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08/09/2020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4,6917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23/09/2020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4,7050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09/09/2020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4,6926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24/09/2020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4,7059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10/09/2020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4,6934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25/09/2020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4,7068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11/09/2020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4,6943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26/09/2020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4,7077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12/09/2020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4,6952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27/09/2020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4,7086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13/09/2020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4,6961</w:t>
            </w:r>
          </w:p>
        </w:tc>
        <w:tc>
          <w:tcPr>
            <w:tcW w:w="1208" w:type="dxa"/>
            <w:tcBorders>
              <w:right w:val="nil"/>
            </w:tcBorders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28/09/2020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4,7095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9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14/09/2020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4,6970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29/09/2020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4,7104</w:t>
            </w:r>
          </w:p>
        </w:tc>
      </w:tr>
      <w:tr w:rsidR="00A06354" w:rsidRPr="00F326EF" w:rsidTr="004E62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4"/>
        </w:trPr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15/09/2020</w:t>
            </w:r>
          </w:p>
        </w:tc>
        <w:tc>
          <w:tcPr>
            <w:tcW w:w="1208" w:type="dxa"/>
            <w:vAlign w:val="bottom"/>
          </w:tcPr>
          <w:p w:rsidR="00A06354" w:rsidRPr="009C708B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C708B">
              <w:rPr>
                <w:rFonts w:ascii="Arial" w:hAnsi="Arial" w:cs="Arial"/>
                <w:sz w:val="20"/>
                <w:szCs w:val="20"/>
              </w:rPr>
              <w:t>4,6979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30/09/2020</w:t>
            </w:r>
          </w:p>
        </w:tc>
        <w:tc>
          <w:tcPr>
            <w:tcW w:w="1208" w:type="dxa"/>
            <w:vAlign w:val="bottom"/>
          </w:tcPr>
          <w:p w:rsidR="00A06354" w:rsidRPr="0054031F" w:rsidRDefault="00A06354" w:rsidP="00E35F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031F">
              <w:rPr>
                <w:rFonts w:ascii="Arial" w:hAnsi="Arial" w:cs="Arial"/>
                <w:sz w:val="20"/>
                <w:szCs w:val="20"/>
              </w:rPr>
              <w:t>4,7113</w:t>
            </w:r>
          </w:p>
        </w:tc>
      </w:tr>
    </w:tbl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OCTUBRE 2020</w:t>
      </w:r>
    </w:p>
    <w:p w:rsidR="00A06354" w:rsidRDefault="00A06354" w:rsidP="00A56372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</w:tblGrid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center"/>
          </w:tcPr>
          <w:p w:rsidR="00A06354" w:rsidRPr="00F326EF" w:rsidRDefault="00A06354" w:rsidP="00707AD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A06354" w:rsidRPr="00F326EF" w:rsidRDefault="00A06354" w:rsidP="00707AD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200" w:type="dxa"/>
            <w:vAlign w:val="center"/>
          </w:tcPr>
          <w:p w:rsidR="00A06354" w:rsidRPr="00F326EF" w:rsidRDefault="00A06354" w:rsidP="00707AD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00" w:type="dxa"/>
            <w:vAlign w:val="center"/>
          </w:tcPr>
          <w:p w:rsidR="00A06354" w:rsidRPr="00F326EF" w:rsidRDefault="00A06354" w:rsidP="00707AD6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01/10/2020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4,7122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16/10/2020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4,7264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02/10/2020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4,7130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17/10/2020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4,7274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03/10/2020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4,7139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18/10/2020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4,7283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04/10/2020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4,7148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19/10/2020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4,7293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05/10/2020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4,7157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20/10/2020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4,7303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06/10/2020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4,7167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21/10/2020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4,7313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07/10/2020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4,7176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22/10/2020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4,7322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08/10/2020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4,7186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23/10/2020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4,7332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09/10/2020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4,7196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24/10/2020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4,7342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10/10/2020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4,7206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25/10/2020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4,7351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11/10/2020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4,7215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26/10/2020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4,7361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12/10/2020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4,7225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27/10/2020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4,7371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13/10/2020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4,7235</w:t>
            </w:r>
          </w:p>
        </w:tc>
        <w:tc>
          <w:tcPr>
            <w:tcW w:w="1200" w:type="dxa"/>
            <w:tcBorders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28/10/2020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4,7381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14/10/2020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4,7244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29/10/2020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4,7390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15/10/2020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4,7254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30/10/2020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4,7400</w:t>
            </w:r>
          </w:p>
        </w:tc>
      </w:tr>
      <w:tr w:rsidR="00A06354" w:rsidRPr="00F326EF" w:rsidTr="00707A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0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left w:val="nil"/>
              <w:bottom w:val="nil"/>
            </w:tcBorders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31/10/2020</w:t>
            </w:r>
          </w:p>
        </w:tc>
        <w:tc>
          <w:tcPr>
            <w:tcW w:w="1200" w:type="dxa"/>
            <w:vAlign w:val="bottom"/>
          </w:tcPr>
          <w:p w:rsidR="00A06354" w:rsidRPr="0036493B" w:rsidRDefault="00A06354" w:rsidP="00707A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3B">
              <w:rPr>
                <w:rFonts w:ascii="Arial" w:hAnsi="Arial" w:cs="Arial"/>
                <w:sz w:val="20"/>
                <w:szCs w:val="20"/>
              </w:rPr>
              <w:t>4,7410</w:t>
            </w:r>
          </w:p>
        </w:tc>
      </w:tr>
    </w:tbl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3F5544">
      <w:pPr>
        <w:pStyle w:val="BodyText"/>
        <w:widowControl/>
        <w:tabs>
          <w:tab w:val="left" w:pos="2400"/>
          <w:tab w:val="left" w:pos="2520"/>
          <w:tab w:val="left" w:pos="7080"/>
          <w:tab w:val="left" w:pos="720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NOVIEMBRE 2020</w:t>
      </w: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20"/>
        <w:gridCol w:w="1220"/>
        <w:gridCol w:w="1220"/>
        <w:gridCol w:w="1220"/>
      </w:tblGrid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center"/>
          </w:tcPr>
          <w:p w:rsidR="00A06354" w:rsidRPr="00F326EF" w:rsidRDefault="00A06354" w:rsidP="003F554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20" w:type="dxa"/>
            <w:vAlign w:val="center"/>
          </w:tcPr>
          <w:p w:rsidR="00A06354" w:rsidRPr="00F326EF" w:rsidRDefault="00A06354" w:rsidP="003F554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220" w:type="dxa"/>
            <w:vAlign w:val="center"/>
          </w:tcPr>
          <w:p w:rsidR="00A06354" w:rsidRPr="00F326EF" w:rsidRDefault="00A06354" w:rsidP="003F554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20" w:type="dxa"/>
            <w:vAlign w:val="center"/>
          </w:tcPr>
          <w:p w:rsidR="00A06354" w:rsidRPr="00F326EF" w:rsidRDefault="00A06354" w:rsidP="003F5544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01/11/2020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4,7420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16/11/2020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4,7560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02/11/2020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4,7430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17/11/2020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4,7569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03/11/2020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4,7439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18/11/2020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4,7578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04/11/2020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4,7449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19/11/2020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4,7587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05/11/2020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4,7459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20/11/2020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4,7596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06/11/2020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4,7468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21/11/2020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4,7606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07/11/2020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4,7477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22/11/2020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4,7615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08/11/2020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4,7486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23/11/2020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4,7624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09/11/2020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4,7496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24/11/2020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4,7633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10/11/2020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4,7505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25/11/2020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4,7642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11/11/2020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4,7514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26/11/2020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4,7652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12/11/2020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4,7523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27/11/2020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4,7661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13/11/2020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4,7532</w:t>
            </w:r>
          </w:p>
        </w:tc>
        <w:tc>
          <w:tcPr>
            <w:tcW w:w="1220" w:type="dxa"/>
            <w:tcBorders>
              <w:right w:val="nil"/>
            </w:tcBorders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28/11/2020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4,7670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14/11/2020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4,7541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29/11/2020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4,7679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15/11/2020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4,7551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30/11/2020</w:t>
            </w:r>
          </w:p>
        </w:tc>
        <w:tc>
          <w:tcPr>
            <w:tcW w:w="1220" w:type="dxa"/>
            <w:vAlign w:val="bottom"/>
          </w:tcPr>
          <w:p w:rsidR="00A06354" w:rsidRPr="00E21458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1458">
              <w:rPr>
                <w:rFonts w:ascii="Arial" w:hAnsi="Arial" w:cs="Arial"/>
                <w:sz w:val="20"/>
                <w:szCs w:val="20"/>
              </w:rPr>
              <w:t>4,7688</w:t>
            </w:r>
          </w:p>
        </w:tc>
      </w:tr>
      <w:tr w:rsidR="00A06354" w:rsidRPr="00F326EF" w:rsidTr="003F55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7B07D9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7B07D9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7B07D9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7B07D9" w:rsidRDefault="00A06354" w:rsidP="003F55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DICIEMBRE 2020</w:t>
      </w: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40"/>
        <w:gridCol w:w="1240"/>
        <w:gridCol w:w="1240"/>
        <w:gridCol w:w="1240"/>
      </w:tblGrid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  <w:vAlign w:val="center"/>
          </w:tcPr>
          <w:p w:rsidR="00A06354" w:rsidRPr="00F326EF" w:rsidRDefault="00A06354" w:rsidP="0084134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40" w:type="dxa"/>
            <w:vAlign w:val="center"/>
          </w:tcPr>
          <w:p w:rsidR="00A06354" w:rsidRPr="00F326EF" w:rsidRDefault="00A06354" w:rsidP="0084134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  <w:tc>
          <w:tcPr>
            <w:tcW w:w="1240" w:type="dxa"/>
            <w:vAlign w:val="center"/>
          </w:tcPr>
          <w:p w:rsidR="00A06354" w:rsidRPr="00F326EF" w:rsidRDefault="00A06354" w:rsidP="0084134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Fecha</w:t>
            </w:r>
          </w:p>
        </w:tc>
        <w:tc>
          <w:tcPr>
            <w:tcW w:w="1240" w:type="dxa"/>
            <w:vAlign w:val="center"/>
          </w:tcPr>
          <w:p w:rsidR="00A06354" w:rsidRPr="00F326EF" w:rsidRDefault="00A06354" w:rsidP="00841340">
            <w:pPr>
              <w:spacing w:line="200" w:lineRule="exact"/>
              <w:ind w:right="57" w:firstLine="14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26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Valor UI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  <w:vAlign w:val="bottom"/>
          </w:tcPr>
          <w:p w:rsidR="00A06354" w:rsidRPr="00AA6D04" w:rsidRDefault="00A06354" w:rsidP="00841340">
            <w:pPr>
              <w:widowControl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1/12/2020</w:t>
            </w:r>
          </w:p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widowControl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4,7697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17/12/2020</w:t>
            </w:r>
          </w:p>
        </w:tc>
        <w:tc>
          <w:tcPr>
            <w:tcW w:w="1240" w:type="dxa"/>
          </w:tcPr>
          <w:tbl>
            <w:tblPr>
              <w:tblW w:w="1160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1160"/>
            </w:tblGrid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widowControl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4,7786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4,7790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4,7794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4,7799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4,7803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4,7807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4,7812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4,7816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4,7820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4,7824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4,7829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4,7833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4,7837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4,7842</w:t>
                  </w:r>
                </w:p>
              </w:tc>
            </w:tr>
            <w:tr w:rsidR="00A06354" w:rsidRPr="00AA6D04" w:rsidTr="00841340">
              <w:trPr>
                <w:trHeight w:val="255"/>
              </w:trPr>
              <w:tc>
                <w:tcPr>
                  <w:tcW w:w="1160" w:type="dxa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:rsidR="00A06354" w:rsidRPr="00AA6D04" w:rsidRDefault="00A06354" w:rsidP="00841340">
                  <w:pPr>
                    <w:framePr w:hSpace="141" w:wrap="around" w:vAnchor="text" w:hAnchor="text" w:xAlign="center" w:y="1"/>
                    <w:suppressOverlap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A6D04">
                    <w:rPr>
                      <w:rFonts w:ascii="Arial" w:hAnsi="Arial" w:cs="Arial"/>
                      <w:sz w:val="20"/>
                      <w:szCs w:val="20"/>
                    </w:rPr>
                    <w:t>4,7846</w:t>
                  </w:r>
                </w:p>
              </w:tc>
            </w:tr>
          </w:tbl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4,7707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18/12/2020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4,7790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3/12/2020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4,7716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19/12/2020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4,7794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4,7725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20/12/2020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4,7799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5/12/2020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4,7734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21/12/2020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4,7803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6/12/2020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4,7738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22/12/2020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4,7807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7/12/2020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4,7743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23/12/2020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4,7812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8/12/2020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4,7747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24/12/2020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4,7816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9/12/2020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4,7751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25/12/2020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4,7820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10/12/2020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4,7756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26/12/2020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4,7824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11/12/2020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4,7760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27/12/2020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4,7829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12/12/2020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4,7764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28/12/2020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4,7833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13/12/2020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4,7768</w:t>
            </w:r>
          </w:p>
        </w:tc>
        <w:tc>
          <w:tcPr>
            <w:tcW w:w="1240" w:type="dxa"/>
            <w:tcBorders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29/12/2020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4,7837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14/12/2020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4,7773</w:t>
            </w:r>
          </w:p>
        </w:tc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30/12/2020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4,7842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15/12/2020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4,7777</w:t>
            </w:r>
          </w:p>
        </w:tc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31/12/2020</w:t>
            </w:r>
          </w:p>
        </w:tc>
        <w:tc>
          <w:tcPr>
            <w:tcW w:w="1240" w:type="dxa"/>
          </w:tcPr>
          <w:p w:rsidR="00A06354" w:rsidRPr="005E140C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140C">
              <w:rPr>
                <w:rFonts w:ascii="Arial" w:hAnsi="Arial" w:cs="Arial"/>
                <w:sz w:val="20"/>
                <w:szCs w:val="20"/>
              </w:rPr>
              <w:t>4,7846</w:t>
            </w: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80"/>
        </w:trPr>
        <w:tc>
          <w:tcPr>
            <w:tcW w:w="1240" w:type="dxa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16/12/2020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D04">
              <w:rPr>
                <w:rFonts w:ascii="Arial" w:hAnsi="Arial" w:cs="Arial"/>
                <w:sz w:val="20"/>
                <w:szCs w:val="20"/>
              </w:rPr>
              <w:t>4,7781</w:t>
            </w:r>
          </w:p>
        </w:tc>
        <w:tc>
          <w:tcPr>
            <w:tcW w:w="1240" w:type="dxa"/>
            <w:tcBorders>
              <w:bottom w:val="nil"/>
              <w:right w:val="nil"/>
            </w:tcBorders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AA6D0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6354" w:rsidRPr="00F326EF" w:rsidTr="00841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40"/>
        </w:trPr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36493B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:rsidR="00A06354" w:rsidRPr="0036493B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35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06354" w:rsidRPr="0036493B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06354" w:rsidRPr="0036493B" w:rsidRDefault="00A06354" w:rsidP="0084134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707AD6">
      <w:pPr>
        <w:pStyle w:val="BodyText"/>
        <w:widowControl/>
        <w:tabs>
          <w:tab w:val="left" w:pos="2520"/>
          <w:tab w:val="left" w:pos="7080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p w:rsidR="00A06354" w:rsidRDefault="00A06354" w:rsidP="005A1EC1">
      <w:pPr>
        <w:widowControl/>
        <w:jc w:val="center"/>
        <w:rPr>
          <w:rStyle w:val="Strong"/>
          <w:rFonts w:ascii="Arial" w:hAnsi="Arial" w:cs="Arial"/>
          <w:color w:val="000000"/>
          <w:sz w:val="20"/>
          <w:szCs w:val="20"/>
        </w:rPr>
      </w:pPr>
    </w:p>
    <w:sectPr w:rsidR="00A06354" w:rsidSect="00A06354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11A6"/>
    <w:rsid w:val="00023EBE"/>
    <w:rsid w:val="000753D0"/>
    <w:rsid w:val="00080CF8"/>
    <w:rsid w:val="00085618"/>
    <w:rsid w:val="000D50F7"/>
    <w:rsid w:val="000F11FF"/>
    <w:rsid w:val="00145A63"/>
    <w:rsid w:val="00151FDF"/>
    <w:rsid w:val="00195C05"/>
    <w:rsid w:val="001E2B11"/>
    <w:rsid w:val="00220D66"/>
    <w:rsid w:val="00236062"/>
    <w:rsid w:val="00277AA1"/>
    <w:rsid w:val="00284FF4"/>
    <w:rsid w:val="002C3E39"/>
    <w:rsid w:val="002E4145"/>
    <w:rsid w:val="00307756"/>
    <w:rsid w:val="003457E8"/>
    <w:rsid w:val="00352E59"/>
    <w:rsid w:val="00356576"/>
    <w:rsid w:val="0036304A"/>
    <w:rsid w:val="0036493B"/>
    <w:rsid w:val="003F5544"/>
    <w:rsid w:val="0046519C"/>
    <w:rsid w:val="004709E6"/>
    <w:rsid w:val="00482CA2"/>
    <w:rsid w:val="00483F1C"/>
    <w:rsid w:val="00496D77"/>
    <w:rsid w:val="004E626E"/>
    <w:rsid w:val="00512AE1"/>
    <w:rsid w:val="0054031F"/>
    <w:rsid w:val="005A1EC1"/>
    <w:rsid w:val="005A27A0"/>
    <w:rsid w:val="005C744B"/>
    <w:rsid w:val="005D33AC"/>
    <w:rsid w:val="005E140C"/>
    <w:rsid w:val="006502AA"/>
    <w:rsid w:val="00652EDB"/>
    <w:rsid w:val="006547A5"/>
    <w:rsid w:val="00655D38"/>
    <w:rsid w:val="006A0DE3"/>
    <w:rsid w:val="006B4A2C"/>
    <w:rsid w:val="006B6F7E"/>
    <w:rsid w:val="006C74C8"/>
    <w:rsid w:val="006C783E"/>
    <w:rsid w:val="00707AD6"/>
    <w:rsid w:val="0072606B"/>
    <w:rsid w:val="00775851"/>
    <w:rsid w:val="007770AA"/>
    <w:rsid w:val="00790292"/>
    <w:rsid w:val="007B07D9"/>
    <w:rsid w:val="00841340"/>
    <w:rsid w:val="008B3DB3"/>
    <w:rsid w:val="008B5AAA"/>
    <w:rsid w:val="009138FE"/>
    <w:rsid w:val="00924455"/>
    <w:rsid w:val="00966BD3"/>
    <w:rsid w:val="0097492F"/>
    <w:rsid w:val="00986104"/>
    <w:rsid w:val="009A5174"/>
    <w:rsid w:val="009B11A6"/>
    <w:rsid w:val="009C708B"/>
    <w:rsid w:val="009D5BAD"/>
    <w:rsid w:val="00A02C62"/>
    <w:rsid w:val="00A06354"/>
    <w:rsid w:val="00A14937"/>
    <w:rsid w:val="00A263E2"/>
    <w:rsid w:val="00A56372"/>
    <w:rsid w:val="00A64BDC"/>
    <w:rsid w:val="00A73DEA"/>
    <w:rsid w:val="00A93DF5"/>
    <w:rsid w:val="00AA6D04"/>
    <w:rsid w:val="00AA7F72"/>
    <w:rsid w:val="00AB4DEA"/>
    <w:rsid w:val="00AD6F9A"/>
    <w:rsid w:val="00B32E24"/>
    <w:rsid w:val="00C2323A"/>
    <w:rsid w:val="00C41F49"/>
    <w:rsid w:val="00CA49CE"/>
    <w:rsid w:val="00D528D5"/>
    <w:rsid w:val="00DD6AF8"/>
    <w:rsid w:val="00E21458"/>
    <w:rsid w:val="00E35FAD"/>
    <w:rsid w:val="00E62D75"/>
    <w:rsid w:val="00EF69F8"/>
    <w:rsid w:val="00F24823"/>
    <w:rsid w:val="00F326EF"/>
    <w:rsid w:val="00F57E9A"/>
    <w:rsid w:val="00F66F32"/>
    <w:rsid w:val="00FD0F68"/>
    <w:rsid w:val="00FE1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s-UY" w:eastAsia="es-U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/>
      <w:kern w:val="1"/>
      <w:sz w:val="24"/>
      <w:szCs w:val="24"/>
      <w:lang w:val="es-ES"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Pr>
      <w:b/>
      <w:bCs/>
    </w:rPr>
  </w:style>
  <w:style w:type="character" w:styleId="Emphasis">
    <w:name w:val="Emphasis"/>
    <w:basedOn w:val="DefaultParagraphFont"/>
    <w:uiPriority w:val="99"/>
    <w:qFormat/>
    <w:rPr>
      <w:i/>
      <w:iCs/>
    </w:rPr>
  </w:style>
  <w:style w:type="paragraph" w:customStyle="1" w:styleId="Encabezado1">
    <w:name w:val="Encabezado1"/>
    <w:basedOn w:val="Normal"/>
    <w:next w:val="BodyText"/>
    <w:uiPriority w:val="99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05CB0"/>
    <w:rPr>
      <w:rFonts w:eastAsia="SimSun" w:cs="Mangal"/>
      <w:kern w:val="1"/>
      <w:sz w:val="24"/>
      <w:szCs w:val="21"/>
      <w:lang w:val="es-ES" w:eastAsia="hi-IN" w:bidi="hi-IN"/>
    </w:rPr>
  </w:style>
  <w:style w:type="paragraph" w:styleId="List">
    <w:name w:val="List"/>
    <w:basedOn w:val="BodyText"/>
    <w:uiPriority w:val="99"/>
  </w:style>
  <w:style w:type="paragraph" w:customStyle="1" w:styleId="Etiqueta">
    <w:name w:val="Etiqueta"/>
    <w:basedOn w:val="Normal"/>
    <w:uiPriority w:val="99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pPr>
      <w:suppressLineNumbers/>
    </w:pPr>
  </w:style>
  <w:style w:type="paragraph" w:customStyle="1" w:styleId="Contenidodelatabla">
    <w:name w:val="Contenido de la tabla"/>
    <w:basedOn w:val="Normal"/>
    <w:uiPriority w:val="99"/>
    <w:pPr>
      <w:suppressLineNumbers/>
    </w:pPr>
  </w:style>
  <w:style w:type="paragraph" w:customStyle="1" w:styleId="Encabezadodelatabla">
    <w:name w:val="Encabezado de la tabla"/>
    <w:basedOn w:val="Contenidodelatabla"/>
    <w:uiPriority w:val="99"/>
    <w:pPr>
      <w:jc w:val="center"/>
    </w:pPr>
    <w:rPr>
      <w:b/>
      <w:bCs/>
    </w:rPr>
  </w:style>
  <w:style w:type="paragraph" w:customStyle="1" w:styleId="Fuente">
    <w:name w:val="Fuente"/>
    <w:basedOn w:val="Normal"/>
    <w:uiPriority w:val="99"/>
    <w:rsid w:val="00496D77"/>
    <w:pPr>
      <w:widowControl/>
      <w:suppressAutoHyphens w:val="0"/>
      <w:ind w:left="1985" w:hanging="851"/>
      <w:jc w:val="both"/>
    </w:pPr>
    <w:rPr>
      <w:rFonts w:ascii="Arial" w:eastAsia="Times New Roman" w:hAnsi="Arial" w:cs="Arial"/>
      <w:kern w:val="0"/>
      <w:sz w:val="16"/>
      <w:szCs w:val="16"/>
      <w:lang w:val="es-MX" w:eastAsia="es-E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05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1185</Words>
  <Characters>6522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ENERO 2019</dc:title>
  <dc:subject/>
  <dc:creator>Nathalie Justet</dc:creator>
  <cp:keywords/>
  <dc:description/>
  <cp:lastModifiedBy>7555</cp:lastModifiedBy>
  <cp:revision>2</cp:revision>
  <cp:lastPrinted>2021-08-05T15:14:00Z</cp:lastPrinted>
  <dcterms:created xsi:type="dcterms:W3CDTF">2023-11-07T14:15:00Z</dcterms:created>
  <dcterms:modified xsi:type="dcterms:W3CDTF">2023-11-07T14:15:00Z</dcterms:modified>
</cp:coreProperties>
</file>